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EAAF8D" w14:textId="77777777" w:rsidR="00A727CA" w:rsidRPr="00D3238A" w:rsidRDefault="00D3238A" w:rsidP="001426FE">
      <w:pPr>
        <w:pStyle w:val="Heading3"/>
        <w:tabs>
          <w:tab w:val="left" w:pos="284"/>
        </w:tabs>
        <w:jc w:val="center"/>
        <w:rPr>
          <w:rFonts w:asciiTheme="minorBidi" w:hAnsiTheme="minorBidi" w:cstheme="minorBidi"/>
          <w:sz w:val="64"/>
          <w:szCs w:val="64"/>
        </w:rPr>
      </w:pPr>
      <w:r w:rsidRPr="00D3238A">
        <w:rPr>
          <w:rFonts w:asciiTheme="minorBidi" w:hAnsiTheme="minorBidi" w:cstheme="minorBidi"/>
          <w:sz w:val="64"/>
          <w:szCs w:val="64"/>
        </w:rPr>
        <w:t>Reading scales and converting metric units</w:t>
      </w:r>
    </w:p>
    <w:p w14:paraId="335D92B5" w14:textId="77777777" w:rsidR="006B79AD" w:rsidRPr="00D3238A" w:rsidRDefault="006B79AD" w:rsidP="00685A54">
      <w:pPr>
        <w:rPr>
          <w:rFonts w:asciiTheme="minorBidi" w:hAnsiTheme="minorBidi" w:cstheme="minorBidi"/>
          <w:sz w:val="4"/>
        </w:rPr>
      </w:pPr>
    </w:p>
    <w:p w14:paraId="27D20578" w14:textId="6C1C0564" w:rsidR="00D3238A" w:rsidRDefault="006054B5" w:rsidP="00D3238A">
      <w:pPr>
        <w:rPr>
          <w:rFonts w:asciiTheme="minorBidi" w:hAnsiTheme="minorBidi" w:cstheme="minorBidi"/>
          <w:b/>
          <w:bCs/>
          <w:color w:val="FF0000"/>
          <w:sz w:val="28"/>
          <w:szCs w:val="28"/>
        </w:rPr>
      </w:pPr>
      <w:r>
        <w:rPr>
          <w:rFonts w:asciiTheme="minorBidi" w:hAnsiTheme="minorBidi" w:cstheme="min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2873CA" wp14:editId="613382CE">
                <wp:simplePos x="0" y="0"/>
                <wp:positionH relativeFrom="column">
                  <wp:posOffset>733425</wp:posOffset>
                </wp:positionH>
                <wp:positionV relativeFrom="paragraph">
                  <wp:posOffset>285115</wp:posOffset>
                </wp:positionV>
                <wp:extent cx="466725" cy="342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CF63A7" w14:textId="226133C7" w:rsidR="006054B5" w:rsidRPr="00733195" w:rsidRDefault="006054B5" w:rsidP="006054B5">
                            <w:pPr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</w:rPr>
                            </w:pPr>
                            <w:r w:rsidRPr="00733195"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</w:rPr>
                              <w:t>a</w:t>
                            </w:r>
                            <w:r w:rsidRPr="00733195"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432873CA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57.75pt;margin-top:22.45pt;width:36.75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" filled="f" stroked="f" strokeweight=".5pt">
                <v:textbox>
                  <w:txbxContent>
                    <w:p w14:paraId="52CF63A7" w14:textId="226133C7" w:rsidR="006054B5" w:rsidRPr="00733195" w:rsidRDefault="006054B5" w:rsidP="006054B5">
                      <w:pPr>
                        <w:rPr>
                          <w:rFonts w:asciiTheme="minorBidi" w:hAnsiTheme="minorBidi" w:cstheme="minorBidi"/>
                          <w:sz w:val="28"/>
                          <w:szCs w:val="28"/>
                        </w:rPr>
                      </w:pPr>
                      <w:r w:rsidRPr="00733195">
                        <w:rPr>
                          <w:rFonts w:asciiTheme="minorBidi" w:hAnsiTheme="minorBidi" w:cstheme="minorBidi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Theme="minorBidi" w:hAnsiTheme="minorBidi" w:cstheme="minorBidi"/>
                          <w:sz w:val="28"/>
                          <w:szCs w:val="28"/>
                        </w:rPr>
                        <w:t>a</w:t>
                      </w:r>
                      <w:r w:rsidRPr="00733195">
                        <w:rPr>
                          <w:rFonts w:asciiTheme="minorBidi" w:hAnsiTheme="minorBidi" w:cstheme="minorBidi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D3238A" w:rsidRPr="00D3238A">
        <w:rPr>
          <w:rFonts w:asciiTheme="minorBidi" w:hAnsiTheme="minorBidi" w:cstheme="minorBidi"/>
          <w:sz w:val="28"/>
          <w:szCs w:val="28"/>
        </w:rPr>
        <w:t>1)</w:t>
      </w:r>
      <w:r w:rsidR="00BF3201">
        <w:rPr>
          <w:rFonts w:asciiTheme="minorBidi" w:hAnsiTheme="minorBidi" w:cstheme="minorBidi"/>
          <w:sz w:val="28"/>
          <w:szCs w:val="28"/>
        </w:rPr>
        <w:t xml:space="preserve"> </w:t>
      </w:r>
      <w:r w:rsidR="00BF3201" w:rsidRPr="00BF3201">
        <w:rPr>
          <w:rFonts w:asciiTheme="minorBidi" w:hAnsiTheme="minorBidi" w:cstheme="minorBidi"/>
          <w:sz w:val="28"/>
          <w:szCs w:val="28"/>
        </w:rPr>
        <w:t>Write these in cm, mm and m</w:t>
      </w:r>
    </w:p>
    <w:p w14:paraId="5C67B097" w14:textId="12F7DC83" w:rsidR="006054B5" w:rsidRPr="00BA3B62" w:rsidRDefault="006054B5" w:rsidP="00D3238A">
      <w:pPr>
        <w:rPr>
          <w:rFonts w:asciiTheme="minorBidi" w:hAnsiTheme="minorBidi" w:cstheme="minorBidi"/>
          <w:b/>
          <w:bCs/>
          <w:color w:val="FF0000"/>
          <w:sz w:val="28"/>
          <w:szCs w:val="28"/>
        </w:rPr>
      </w:pPr>
      <w:r w:rsidRPr="006054B5">
        <w:rPr>
          <w:rFonts w:asciiTheme="minorBidi" w:hAnsiTheme="minorBidi" w:cstheme="min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7941ACC" wp14:editId="4FD47D2E">
                <wp:simplePos x="0" y="0"/>
                <wp:positionH relativeFrom="column">
                  <wp:posOffset>1124281</wp:posOffset>
                </wp:positionH>
                <wp:positionV relativeFrom="paragraph">
                  <wp:posOffset>52070</wp:posOffset>
                </wp:positionV>
                <wp:extent cx="311785" cy="363855"/>
                <wp:effectExtent l="12700" t="0" r="31115" b="29845"/>
                <wp:wrapNone/>
                <wp:docPr id="8" name="Up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11785" cy="363855"/>
                        </a:xfrm>
                        <a:prstGeom prst="upArrow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5D30A20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7" o:spid="_x0000_s1026" type="#_x0000_t68" style="position:absolute;margin-left:88.55pt;margin-top:4.1pt;width:24.55pt;height:28.6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" adj="9254" fillcolor="#0070c0" strokecolor="#0070c0" strokeweight="1pt"/>
            </w:pict>
          </mc:Fallback>
        </mc:AlternateContent>
      </w:r>
      <w:r w:rsidRPr="00D3238A">
        <w:rPr>
          <w:rFonts w:asciiTheme="minorBidi" w:hAnsiTheme="minorBidi" w:cstheme="minorBidi"/>
          <w:noProof/>
          <w:lang w:eastAsia="en-GB"/>
        </w:rPr>
        <w:drawing>
          <wp:anchor distT="0" distB="0" distL="114300" distR="114300" simplePos="0" relativeHeight="251665408" behindDoc="0" locked="0" layoutInCell="1" allowOverlap="1" wp14:anchorId="51B9BBE2" wp14:editId="5E8AB476">
            <wp:simplePos x="0" y="0"/>
            <wp:positionH relativeFrom="column">
              <wp:posOffset>0</wp:posOffset>
            </wp:positionH>
            <wp:positionV relativeFrom="paragraph">
              <wp:posOffset>433070</wp:posOffset>
            </wp:positionV>
            <wp:extent cx="4143375" cy="744855"/>
            <wp:effectExtent l="0" t="0" r="0" b="0"/>
            <wp:wrapTopAndBottom/>
            <wp:docPr id="6" name="Picture 6" descr="An illustration of a cream coloured ruler showing measurements from '88' to '93'. The numbers are all in black except for '99' which is r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n illustration of a cream coloured ruler showing measurements from '88' to '93'. The numbers are all in black except for '99' which is red."/>
                    <pic:cNvPicPr/>
                  </pic:nvPicPr>
                  <pic:blipFill rotWithShape="1">
                    <a:blip r:embed="rId11"/>
                    <a:srcRect l="-624" r="-1198"/>
                    <a:stretch/>
                  </pic:blipFill>
                  <pic:spPr bwMode="auto">
                    <a:xfrm>
                      <a:off x="0" y="0"/>
                      <a:ext cx="4143375" cy="744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F288CA8" w14:textId="2EADD8D2" w:rsidR="00D3238A" w:rsidRDefault="00F04BFB" w:rsidP="00D3238A">
      <w:pPr>
        <w:rPr>
          <w:rFonts w:asciiTheme="minorBidi" w:hAnsiTheme="minorBidi" w:cstheme="minorBidi"/>
          <w:sz w:val="28"/>
          <w:szCs w:val="28"/>
        </w:rPr>
      </w:pPr>
      <w:r w:rsidRPr="006054B5">
        <w:rPr>
          <w:rFonts w:asciiTheme="minorBidi" w:hAnsiTheme="minorBidi" w:cstheme="min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43EDB7" wp14:editId="208CABE6">
                <wp:simplePos x="0" y="0"/>
                <wp:positionH relativeFrom="column">
                  <wp:posOffset>2297761</wp:posOffset>
                </wp:positionH>
                <wp:positionV relativeFrom="paragraph">
                  <wp:posOffset>909320</wp:posOffset>
                </wp:positionV>
                <wp:extent cx="311785" cy="363855"/>
                <wp:effectExtent l="12700" t="12700" r="31115" b="17145"/>
                <wp:wrapNone/>
                <wp:docPr id="18" name="Up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785" cy="363855"/>
                        </a:xfrm>
                        <a:prstGeom prst="upArrow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1728CFC0" id="Up Arrow 17" o:spid="_x0000_s1026" type="#_x0000_t68" style="position:absolute;margin-left:180.95pt;margin-top:71.6pt;width:24.55pt;height:28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" adj="9254" fillcolor="#0070c0" strokecolor="#0070c0" strokeweight="1pt"/>
            </w:pict>
          </mc:Fallback>
        </mc:AlternateContent>
      </w:r>
      <w:r w:rsidR="006054B5">
        <w:rPr>
          <w:rFonts w:asciiTheme="minorBidi" w:hAnsiTheme="minorBidi" w:cstheme="min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336AAF" wp14:editId="5E63BE70">
                <wp:simplePos x="0" y="0"/>
                <wp:positionH relativeFrom="column">
                  <wp:posOffset>1866900</wp:posOffset>
                </wp:positionH>
                <wp:positionV relativeFrom="paragraph">
                  <wp:posOffset>1000125</wp:posOffset>
                </wp:positionV>
                <wp:extent cx="466725" cy="342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58D166" w14:textId="219AD383" w:rsidR="006054B5" w:rsidRPr="00733195" w:rsidRDefault="006054B5">
                            <w:pPr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</w:rPr>
                            </w:pPr>
                            <w:r w:rsidRPr="00733195">
                              <w:rPr>
                                <w:rFonts w:asciiTheme="minorBidi" w:hAnsiTheme="minorBidi" w:cstheme="minorBidi"/>
                                <w:sz w:val="28"/>
                                <w:szCs w:val="2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5F336AA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7" type="#_x0000_t202" style="position:absolute;margin-left:147pt;margin-top:78.75pt;width:36.75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MAqGQIAADI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" filled="f" stroked="f" strokeweight=".5pt">
                <v:textbox>
                  <w:txbxContent>
                    <w:p w14:paraId="3058D166" w14:textId="219AD383" w:rsidR="006054B5" w:rsidRPr="00733195" w:rsidRDefault="006054B5">
                      <w:pPr>
                        <w:rPr>
                          <w:rFonts w:asciiTheme="minorBidi" w:hAnsiTheme="minorBidi" w:cstheme="minorBidi"/>
                          <w:sz w:val="28"/>
                          <w:szCs w:val="28"/>
                        </w:rPr>
                      </w:pPr>
                      <w:r w:rsidRPr="00733195">
                        <w:rPr>
                          <w:rFonts w:asciiTheme="minorBidi" w:hAnsiTheme="minorBidi" w:cstheme="minorBidi"/>
                          <w:sz w:val="28"/>
                          <w:szCs w:val="2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</w:p>
    <w:p w14:paraId="64117A5A" w14:textId="4CA28B5A" w:rsidR="006054B5" w:rsidRDefault="006054B5" w:rsidP="00D3238A">
      <w:pPr>
        <w:rPr>
          <w:rFonts w:asciiTheme="minorBidi" w:hAnsiTheme="minorBidi" w:cstheme="minorBidi"/>
          <w:sz w:val="28"/>
          <w:szCs w:val="28"/>
        </w:rPr>
      </w:pPr>
    </w:p>
    <w:p w14:paraId="11A8EE7D" w14:textId="16802BB6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>(a)</w:t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="00F8275D">
        <w:rPr>
          <w:rFonts w:asciiTheme="minorBidi" w:hAnsiTheme="minorBidi" w:cstheme="minorBidi"/>
          <w:sz w:val="28"/>
          <w:szCs w:val="28"/>
        </w:rPr>
        <w:tab/>
      </w:r>
      <w:r w:rsidR="00F8275D">
        <w:rPr>
          <w:rFonts w:asciiTheme="minorBidi" w:hAnsiTheme="minorBidi" w:cstheme="minorBidi"/>
          <w:sz w:val="28"/>
          <w:szCs w:val="28"/>
        </w:rPr>
        <w:tab/>
      </w:r>
      <w:r w:rsidR="00BF3201">
        <w:rPr>
          <w:rFonts w:asciiTheme="minorBidi" w:hAnsiTheme="minorBidi" w:cstheme="minorBidi"/>
          <w:sz w:val="28"/>
          <w:szCs w:val="28"/>
        </w:rPr>
        <w:t xml:space="preserve">     </w:t>
      </w:r>
      <w:r w:rsidR="00F8275D">
        <w:rPr>
          <w:rFonts w:asciiTheme="minorBidi" w:hAnsiTheme="minorBidi" w:cstheme="minorBidi"/>
          <w:sz w:val="28"/>
          <w:szCs w:val="28"/>
        </w:rPr>
        <w:t>(b)</w:t>
      </w:r>
    </w:p>
    <w:tbl>
      <w:tblPr>
        <w:tblStyle w:val="TableGrid"/>
        <w:tblpPr w:leftFromText="180" w:rightFromText="180" w:vertAnchor="text" w:horzAnchor="page" w:tblpX="6856" w:tblpY="515"/>
        <w:tblW w:w="0" w:type="auto"/>
        <w:tblLook w:val="04A0" w:firstRow="1" w:lastRow="0" w:firstColumn="1" w:lastColumn="0" w:noHBand="0" w:noVBand="1"/>
      </w:tblPr>
      <w:tblGrid>
        <w:gridCol w:w="1726"/>
        <w:gridCol w:w="1134"/>
        <w:gridCol w:w="1134"/>
      </w:tblGrid>
      <w:tr w:rsidR="008B1B5A" w:rsidRPr="00D3238A" w14:paraId="415E89A4" w14:textId="77777777" w:rsidTr="00F36171">
        <w:tc>
          <w:tcPr>
            <w:tcW w:w="1726" w:type="dxa"/>
          </w:tcPr>
          <w:p w14:paraId="58335140" w14:textId="77777777" w:rsidR="008B1B5A" w:rsidRPr="00D3238A" w:rsidRDefault="008B1B5A" w:rsidP="008B1B5A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Metres</w:t>
            </w:r>
          </w:p>
        </w:tc>
        <w:tc>
          <w:tcPr>
            <w:tcW w:w="1134" w:type="dxa"/>
          </w:tcPr>
          <w:p w14:paraId="0F424E66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1134" w:type="dxa"/>
          </w:tcPr>
          <w:p w14:paraId="43C0E941" w14:textId="7BBCA63C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</w:tr>
      <w:tr w:rsidR="008B1B5A" w:rsidRPr="00D3238A" w14:paraId="57223F81" w14:textId="77777777" w:rsidTr="00F36171">
        <w:tc>
          <w:tcPr>
            <w:tcW w:w="1726" w:type="dxa"/>
          </w:tcPr>
          <w:p w14:paraId="62D33842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134" w:type="dxa"/>
          </w:tcPr>
          <w:p w14:paraId="3FCE553F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1134" w:type="dxa"/>
          </w:tcPr>
          <w:p w14:paraId="5C223A74" w14:textId="7DC6699B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</w:tr>
    </w:tbl>
    <w:p w14:paraId="4B4A97E3" w14:textId="1BEC2617" w:rsidR="00BF3201" w:rsidRDefault="00BF3201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margin" w:tblpY="49"/>
        <w:tblW w:w="0" w:type="auto"/>
        <w:tblLook w:val="04A0" w:firstRow="1" w:lastRow="0" w:firstColumn="1" w:lastColumn="0" w:noHBand="0" w:noVBand="1"/>
      </w:tblPr>
      <w:tblGrid>
        <w:gridCol w:w="1726"/>
        <w:gridCol w:w="1134"/>
        <w:gridCol w:w="1134"/>
      </w:tblGrid>
      <w:tr w:rsidR="008B1B5A" w:rsidRPr="00D3238A" w14:paraId="3926C5D7" w14:textId="77777777" w:rsidTr="008B1B5A">
        <w:tc>
          <w:tcPr>
            <w:tcW w:w="1726" w:type="dxa"/>
          </w:tcPr>
          <w:p w14:paraId="7BD8C3BC" w14:textId="77777777" w:rsidR="008B1B5A" w:rsidRPr="00D3238A" w:rsidRDefault="008B1B5A" w:rsidP="008B1B5A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Metres</w:t>
            </w:r>
          </w:p>
        </w:tc>
        <w:tc>
          <w:tcPr>
            <w:tcW w:w="1134" w:type="dxa"/>
          </w:tcPr>
          <w:p w14:paraId="45DA0526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14:paraId="58045467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8B1B5A" w:rsidRPr="00D3238A" w14:paraId="4EA4260D" w14:textId="77777777" w:rsidTr="008B1B5A">
        <w:tc>
          <w:tcPr>
            <w:tcW w:w="1726" w:type="dxa"/>
          </w:tcPr>
          <w:p w14:paraId="1F809B74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134" w:type="dxa"/>
          </w:tcPr>
          <w:p w14:paraId="23D87C85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1134" w:type="dxa"/>
          </w:tcPr>
          <w:p w14:paraId="432DC9D1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p w14:paraId="29C6AE0B" w14:textId="77777777" w:rsidR="008B1B5A" w:rsidRDefault="008B1B5A" w:rsidP="00D3238A">
      <w:pPr>
        <w:rPr>
          <w:rFonts w:asciiTheme="minorBidi" w:hAnsiTheme="minorBidi" w:cstheme="minorBidi"/>
          <w:sz w:val="28"/>
          <w:szCs w:val="28"/>
        </w:rPr>
      </w:pPr>
    </w:p>
    <w:p w14:paraId="61A61C99" w14:textId="77777777" w:rsidR="008B1B5A" w:rsidRDefault="008B1B5A" w:rsidP="00D3238A">
      <w:pPr>
        <w:rPr>
          <w:rFonts w:asciiTheme="minorBidi" w:hAnsiTheme="minorBidi" w:cstheme="minorBidi"/>
          <w:sz w:val="28"/>
          <w:szCs w:val="28"/>
        </w:rPr>
      </w:pPr>
    </w:p>
    <w:p w14:paraId="792E62DC" w14:textId="77777777" w:rsidR="008B1B5A" w:rsidRDefault="008B1B5A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margin" w:tblpY="49"/>
        <w:tblW w:w="0" w:type="auto"/>
        <w:tblLook w:val="04A0" w:firstRow="1" w:lastRow="0" w:firstColumn="1" w:lastColumn="0" w:noHBand="0" w:noVBand="1"/>
      </w:tblPr>
      <w:tblGrid>
        <w:gridCol w:w="1726"/>
        <w:gridCol w:w="1134"/>
        <w:gridCol w:w="1134"/>
      </w:tblGrid>
      <w:tr w:rsidR="008B1B5A" w:rsidRPr="00D3238A" w14:paraId="0D56E5FC" w14:textId="77777777" w:rsidTr="00326FA7">
        <w:tc>
          <w:tcPr>
            <w:tcW w:w="1726" w:type="dxa"/>
          </w:tcPr>
          <w:p w14:paraId="7747CB67" w14:textId="782DE4FB" w:rsidR="008B1B5A" w:rsidRPr="00D3238A" w:rsidRDefault="008B1B5A" w:rsidP="008B1B5A">
            <w:pPr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134" w:type="dxa"/>
          </w:tcPr>
          <w:p w14:paraId="18531E97" w14:textId="77777777" w:rsidR="008B1B5A" w:rsidRPr="00D3238A" w:rsidRDefault="008B1B5A" w:rsidP="00326FA7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14:paraId="47C9372F" w14:textId="77777777" w:rsidR="008B1B5A" w:rsidRPr="00D3238A" w:rsidRDefault="008B1B5A" w:rsidP="00326FA7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8B1B5A" w:rsidRPr="00D3238A" w14:paraId="737C67B3" w14:textId="77777777" w:rsidTr="00326FA7">
        <w:tc>
          <w:tcPr>
            <w:tcW w:w="1726" w:type="dxa"/>
          </w:tcPr>
          <w:p w14:paraId="59C1BB34" w14:textId="5EF08C85" w:rsidR="008B1B5A" w:rsidRPr="00D3238A" w:rsidRDefault="008B1B5A" w:rsidP="008B1B5A">
            <w:pPr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Millimetres</w:t>
            </w:r>
          </w:p>
        </w:tc>
        <w:tc>
          <w:tcPr>
            <w:tcW w:w="1134" w:type="dxa"/>
          </w:tcPr>
          <w:p w14:paraId="78379EBE" w14:textId="77777777" w:rsidR="008B1B5A" w:rsidRPr="00D3238A" w:rsidRDefault="008B1B5A" w:rsidP="00326FA7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1134" w:type="dxa"/>
          </w:tcPr>
          <w:p w14:paraId="08D1CB99" w14:textId="77777777" w:rsidR="008B1B5A" w:rsidRPr="00D3238A" w:rsidRDefault="008B1B5A" w:rsidP="00326FA7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6901" w:tblpY="55"/>
        <w:tblW w:w="0" w:type="auto"/>
        <w:tblLook w:val="04A0" w:firstRow="1" w:lastRow="0" w:firstColumn="1" w:lastColumn="0" w:noHBand="0" w:noVBand="1"/>
      </w:tblPr>
      <w:tblGrid>
        <w:gridCol w:w="1726"/>
        <w:gridCol w:w="1134"/>
        <w:gridCol w:w="1134"/>
      </w:tblGrid>
      <w:tr w:rsidR="008B1B5A" w:rsidRPr="00D3238A" w14:paraId="7D709D94" w14:textId="77777777" w:rsidTr="008B1B5A">
        <w:tc>
          <w:tcPr>
            <w:tcW w:w="1726" w:type="dxa"/>
          </w:tcPr>
          <w:p w14:paraId="2296362D" w14:textId="32C47E5F" w:rsidR="008B1B5A" w:rsidRPr="00D3238A" w:rsidRDefault="008B1B5A" w:rsidP="008B1B5A">
            <w:pPr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134" w:type="dxa"/>
          </w:tcPr>
          <w:p w14:paraId="77A91F8E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1134" w:type="dxa"/>
          </w:tcPr>
          <w:p w14:paraId="2E2C882B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</w:tr>
      <w:tr w:rsidR="008B1B5A" w:rsidRPr="00D3238A" w14:paraId="68627837" w14:textId="77777777" w:rsidTr="008B1B5A">
        <w:tc>
          <w:tcPr>
            <w:tcW w:w="1726" w:type="dxa"/>
          </w:tcPr>
          <w:p w14:paraId="645A2D4D" w14:textId="320CF002" w:rsidR="008B1B5A" w:rsidRPr="00D3238A" w:rsidRDefault="008B1B5A" w:rsidP="008B1B5A">
            <w:pPr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Millimetres</w:t>
            </w:r>
          </w:p>
        </w:tc>
        <w:tc>
          <w:tcPr>
            <w:tcW w:w="1134" w:type="dxa"/>
          </w:tcPr>
          <w:p w14:paraId="7288CA99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1134" w:type="dxa"/>
          </w:tcPr>
          <w:p w14:paraId="04D13171" w14:textId="77777777" w:rsidR="008B1B5A" w:rsidRPr="00D3238A" w:rsidRDefault="008B1B5A" w:rsidP="008B1B5A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</w:tr>
    </w:tbl>
    <w:p w14:paraId="75A5ECF3" w14:textId="77777777" w:rsidR="008B1B5A" w:rsidRDefault="008B1B5A" w:rsidP="00D3238A">
      <w:pPr>
        <w:rPr>
          <w:rFonts w:asciiTheme="minorBidi" w:hAnsiTheme="minorBidi" w:cstheme="minorBidi"/>
          <w:sz w:val="28"/>
          <w:szCs w:val="28"/>
        </w:rPr>
      </w:pPr>
    </w:p>
    <w:p w14:paraId="40B09821" w14:textId="77777777" w:rsidR="008B1B5A" w:rsidRDefault="008B1B5A" w:rsidP="00D3238A">
      <w:pPr>
        <w:rPr>
          <w:rFonts w:asciiTheme="minorBidi" w:hAnsiTheme="minorBidi" w:cstheme="minorBidi"/>
          <w:sz w:val="28"/>
          <w:szCs w:val="28"/>
        </w:rPr>
      </w:pPr>
    </w:p>
    <w:p w14:paraId="25D8C262" w14:textId="77777777" w:rsidR="008B1B5A" w:rsidRDefault="008B1B5A" w:rsidP="00D3238A">
      <w:pPr>
        <w:rPr>
          <w:rFonts w:asciiTheme="minorBidi" w:hAnsiTheme="minorBidi" w:cstheme="minorBidi"/>
          <w:sz w:val="28"/>
          <w:szCs w:val="28"/>
        </w:rPr>
      </w:pPr>
    </w:p>
    <w:p w14:paraId="792A1332" w14:textId="51C8F7D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>Answers: (a)</w:t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ab/>
      </w:r>
      <w:r w:rsidR="006054B5">
        <w:rPr>
          <w:rFonts w:asciiTheme="minorBidi" w:hAnsiTheme="minorBidi" w:cstheme="minorBidi"/>
          <w:sz w:val="28"/>
          <w:szCs w:val="28"/>
        </w:rPr>
        <w:t xml:space="preserve">    </w:t>
      </w:r>
      <w:r w:rsidR="006054B5" w:rsidRPr="00D3238A">
        <w:rPr>
          <w:rFonts w:asciiTheme="minorBidi" w:hAnsiTheme="minorBidi" w:cstheme="minorBidi"/>
          <w:sz w:val="28"/>
          <w:szCs w:val="28"/>
        </w:rPr>
        <w:t xml:space="preserve"> </w:t>
      </w:r>
      <w:r w:rsidRPr="00D3238A">
        <w:rPr>
          <w:rFonts w:asciiTheme="minorBidi" w:hAnsiTheme="minorBidi" w:cstheme="minorBidi"/>
          <w:sz w:val="28"/>
          <w:szCs w:val="28"/>
        </w:rPr>
        <w:t xml:space="preserve">(b)   </w:t>
      </w:r>
    </w:p>
    <w:p w14:paraId="5E2F5721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5EDBF07F" w14:textId="77777777" w:rsidR="006054B5" w:rsidRDefault="006054B5">
      <w:pPr>
        <w:spacing w:after="0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/>
          <w:sz w:val="28"/>
          <w:szCs w:val="28"/>
        </w:rPr>
        <w:br w:type="page"/>
      </w:r>
    </w:p>
    <w:p w14:paraId="592E7177" w14:textId="1CE92CAF" w:rsidR="00D3238A" w:rsidRPr="00D3238A" w:rsidRDefault="006054B5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noProof/>
          <w:lang w:eastAsia="en-GB"/>
        </w:rPr>
        <w:lastRenderedPageBreak/>
        <w:drawing>
          <wp:anchor distT="0" distB="0" distL="114300" distR="114300" simplePos="0" relativeHeight="251658240" behindDoc="0" locked="0" layoutInCell="1" allowOverlap="1" wp14:anchorId="382249A4" wp14:editId="201AA629">
            <wp:simplePos x="0" y="0"/>
            <wp:positionH relativeFrom="margin">
              <wp:align>left</wp:align>
            </wp:positionH>
            <wp:positionV relativeFrom="paragraph">
              <wp:posOffset>439420</wp:posOffset>
            </wp:positionV>
            <wp:extent cx="3486150" cy="1243330"/>
            <wp:effectExtent l="0" t="0" r="0" b="0"/>
            <wp:wrapTopAndBottom/>
            <wp:docPr id="4" name="Picture 4" descr="An illustration of a white coloured ruler showing measurements from '0mm' to '50'. The numbers are all in blac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n illustration of a white coloured ruler showing measurements from '0mm' to '50'. The numbers are all in black."/>
                    <pic:cNvPicPr/>
                  </pic:nvPicPr>
                  <pic:blipFill rotWithShape="1">
                    <a:blip r:embed="rId12"/>
                    <a:srcRect l="16452" t="46386" r="50477" b="32637"/>
                    <a:stretch/>
                  </pic:blipFill>
                  <pic:spPr bwMode="auto">
                    <a:xfrm>
                      <a:off x="0" y="0"/>
                      <a:ext cx="3486150" cy="1243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3238A" w:rsidRPr="00D3238A">
        <w:rPr>
          <w:rFonts w:asciiTheme="minorBidi" w:hAnsiTheme="minorBidi" w:cstheme="minorBidi"/>
          <w:sz w:val="28"/>
          <w:szCs w:val="28"/>
        </w:rPr>
        <w:t>2)</w:t>
      </w:r>
      <w:r w:rsidR="00BF3201">
        <w:rPr>
          <w:rFonts w:asciiTheme="minorBidi" w:hAnsiTheme="minorBidi" w:cstheme="minorBidi"/>
          <w:sz w:val="28"/>
          <w:szCs w:val="28"/>
        </w:rPr>
        <w:t xml:space="preserve"> </w:t>
      </w:r>
      <w:r w:rsidR="00BF3201" w:rsidRPr="00BF3201">
        <w:rPr>
          <w:rFonts w:asciiTheme="minorBidi" w:hAnsiTheme="minorBidi" w:cstheme="minorBidi"/>
          <w:sz w:val="28"/>
          <w:szCs w:val="28"/>
        </w:rPr>
        <w:t>Write these in mm and cm</w:t>
      </w:r>
      <w:r w:rsidR="000E281B">
        <w:rPr>
          <w:rFonts w:asciiTheme="minorBidi" w:hAnsiTheme="minorBidi" w:cstheme="minorBidi"/>
          <w:sz w:val="28"/>
          <w:szCs w:val="28"/>
        </w:rPr>
        <w:t>.</w:t>
      </w:r>
    </w:p>
    <w:p w14:paraId="14CA95C0" w14:textId="77777777" w:rsidR="006054B5" w:rsidRPr="00D3238A" w:rsidRDefault="006054B5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221" w:tblpY="27"/>
        <w:tblW w:w="0" w:type="auto"/>
        <w:tblLook w:val="04A0" w:firstRow="1" w:lastRow="0" w:firstColumn="1" w:lastColumn="0" w:noHBand="0" w:noVBand="1"/>
      </w:tblPr>
      <w:tblGrid>
        <w:gridCol w:w="1876"/>
        <w:gridCol w:w="1952"/>
        <w:gridCol w:w="2126"/>
      </w:tblGrid>
      <w:tr w:rsidR="00BF3201" w:rsidRPr="00D3238A" w14:paraId="35A8F001" w14:textId="77777777" w:rsidTr="00733195">
        <w:tc>
          <w:tcPr>
            <w:tcW w:w="1876" w:type="dxa"/>
          </w:tcPr>
          <w:p w14:paraId="24ACC62C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952" w:type="dxa"/>
          </w:tcPr>
          <w:p w14:paraId="133B527D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65D84A58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BF3201" w:rsidRPr="00D3238A" w14:paraId="22AC385C" w14:textId="77777777" w:rsidTr="00733195">
        <w:tc>
          <w:tcPr>
            <w:tcW w:w="1876" w:type="dxa"/>
          </w:tcPr>
          <w:p w14:paraId="2D0C2EA1" w14:textId="23C01AE9" w:rsidR="00BF3201" w:rsidRPr="00D3238A" w:rsidRDefault="006054B5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Milli</w:t>
            </w:r>
            <w:r>
              <w:rPr>
                <w:rFonts w:asciiTheme="minorBidi" w:hAnsiTheme="minorBidi" w:cstheme="minorBidi"/>
                <w:sz w:val="28"/>
                <w:szCs w:val="28"/>
              </w:rPr>
              <w:t>me</w:t>
            </w:r>
            <w:r w:rsidRPr="00D3238A">
              <w:rPr>
                <w:rFonts w:asciiTheme="minorBidi" w:hAnsiTheme="minorBidi" w:cstheme="minorBidi"/>
                <w:sz w:val="28"/>
                <w:szCs w:val="28"/>
              </w:rPr>
              <w:t>tres</w:t>
            </w:r>
          </w:p>
        </w:tc>
        <w:tc>
          <w:tcPr>
            <w:tcW w:w="1952" w:type="dxa"/>
          </w:tcPr>
          <w:p w14:paraId="4765AF47" w14:textId="50DD7BB3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14:paraId="23021A00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p w14:paraId="246889CE" w14:textId="5C06D137" w:rsidR="00D3238A" w:rsidRPr="00D3238A" w:rsidRDefault="00BF3201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 xml:space="preserve"> </w:t>
      </w:r>
      <w:r w:rsidR="00D3238A" w:rsidRPr="00D3238A">
        <w:rPr>
          <w:rFonts w:asciiTheme="minorBidi" w:hAnsiTheme="minorBidi" w:cstheme="minorBidi"/>
          <w:sz w:val="28"/>
          <w:szCs w:val="28"/>
        </w:rPr>
        <w:t>(a)</w:t>
      </w:r>
    </w:p>
    <w:p w14:paraId="56F930EF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30D71F63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236" w:tblpY="-2"/>
        <w:tblW w:w="0" w:type="auto"/>
        <w:tblLook w:val="04A0" w:firstRow="1" w:lastRow="0" w:firstColumn="1" w:lastColumn="0" w:noHBand="0" w:noVBand="1"/>
      </w:tblPr>
      <w:tblGrid>
        <w:gridCol w:w="1876"/>
        <w:gridCol w:w="1952"/>
        <w:gridCol w:w="2126"/>
      </w:tblGrid>
      <w:tr w:rsidR="00BF3201" w:rsidRPr="00D3238A" w14:paraId="343DC3F4" w14:textId="77777777" w:rsidTr="00733195">
        <w:tc>
          <w:tcPr>
            <w:tcW w:w="1876" w:type="dxa"/>
          </w:tcPr>
          <w:p w14:paraId="3101EED0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952" w:type="dxa"/>
          </w:tcPr>
          <w:p w14:paraId="32336812" w14:textId="16A18D0F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792C5174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BF3201" w:rsidRPr="00D3238A" w14:paraId="10036DBC" w14:textId="77777777" w:rsidTr="00733195">
        <w:tc>
          <w:tcPr>
            <w:tcW w:w="1876" w:type="dxa"/>
          </w:tcPr>
          <w:p w14:paraId="40934860" w14:textId="2357D952" w:rsidR="00BF3201" w:rsidRPr="00D3238A" w:rsidRDefault="006054B5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Milli</w:t>
            </w:r>
            <w:r>
              <w:rPr>
                <w:rFonts w:asciiTheme="minorBidi" w:hAnsiTheme="minorBidi" w:cstheme="minorBidi"/>
                <w:sz w:val="28"/>
                <w:szCs w:val="28"/>
              </w:rPr>
              <w:t>me</w:t>
            </w:r>
            <w:r w:rsidRPr="00D3238A">
              <w:rPr>
                <w:rFonts w:asciiTheme="minorBidi" w:hAnsiTheme="minorBidi" w:cstheme="minorBidi"/>
                <w:sz w:val="28"/>
                <w:szCs w:val="28"/>
              </w:rPr>
              <w:t>tres</w:t>
            </w:r>
          </w:p>
        </w:tc>
        <w:tc>
          <w:tcPr>
            <w:tcW w:w="1952" w:type="dxa"/>
          </w:tcPr>
          <w:p w14:paraId="6D4C5174" w14:textId="3B1B3634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14:paraId="23DDD364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p w14:paraId="47DBD548" w14:textId="6E9586EE" w:rsidR="00D3238A" w:rsidRPr="00D3238A" w:rsidRDefault="00BF3201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 xml:space="preserve"> </w:t>
      </w:r>
      <w:r w:rsidR="00D3238A" w:rsidRPr="00D3238A">
        <w:rPr>
          <w:rFonts w:asciiTheme="minorBidi" w:hAnsiTheme="minorBidi" w:cstheme="minorBidi"/>
          <w:sz w:val="28"/>
          <w:szCs w:val="28"/>
        </w:rPr>
        <w:t>(b)</w:t>
      </w:r>
    </w:p>
    <w:p w14:paraId="13BF8007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349F4EC8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236" w:tblpY="15"/>
        <w:tblW w:w="0" w:type="auto"/>
        <w:tblLook w:val="04A0" w:firstRow="1" w:lastRow="0" w:firstColumn="1" w:lastColumn="0" w:noHBand="0" w:noVBand="1"/>
      </w:tblPr>
      <w:tblGrid>
        <w:gridCol w:w="1876"/>
        <w:gridCol w:w="1952"/>
        <w:gridCol w:w="2126"/>
      </w:tblGrid>
      <w:tr w:rsidR="00BF3201" w:rsidRPr="00D3238A" w14:paraId="649DC601" w14:textId="77777777" w:rsidTr="00BF3201">
        <w:tc>
          <w:tcPr>
            <w:tcW w:w="1876" w:type="dxa"/>
          </w:tcPr>
          <w:p w14:paraId="1E5C9EF0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952" w:type="dxa"/>
          </w:tcPr>
          <w:p w14:paraId="624A2C4F" w14:textId="3FE5C6A9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5292CBB5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BF3201" w:rsidRPr="00D3238A" w14:paraId="7BD3C1D7" w14:textId="77777777" w:rsidTr="00BF3201">
        <w:tc>
          <w:tcPr>
            <w:tcW w:w="1876" w:type="dxa"/>
          </w:tcPr>
          <w:p w14:paraId="13C1F9BF" w14:textId="1DD3CFBE" w:rsidR="00BF3201" w:rsidRPr="00D3238A" w:rsidRDefault="006054B5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Milli</w:t>
            </w:r>
            <w:r>
              <w:rPr>
                <w:rFonts w:asciiTheme="minorBidi" w:hAnsiTheme="minorBidi" w:cstheme="minorBidi"/>
                <w:sz w:val="28"/>
                <w:szCs w:val="28"/>
              </w:rPr>
              <w:t>me</w:t>
            </w:r>
            <w:r w:rsidRPr="00D3238A">
              <w:rPr>
                <w:rFonts w:asciiTheme="minorBidi" w:hAnsiTheme="minorBidi" w:cstheme="minorBidi"/>
                <w:sz w:val="28"/>
                <w:szCs w:val="28"/>
              </w:rPr>
              <w:t>tres</w:t>
            </w:r>
          </w:p>
        </w:tc>
        <w:tc>
          <w:tcPr>
            <w:tcW w:w="1952" w:type="dxa"/>
          </w:tcPr>
          <w:p w14:paraId="1396BEA6" w14:textId="77BEF962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14:paraId="191CAADE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p w14:paraId="2F652BAE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 xml:space="preserve"> (c)</w:t>
      </w:r>
    </w:p>
    <w:p w14:paraId="57498A40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3B49A380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33A07DD5" w14:textId="5A458A86" w:rsidR="00BF3201" w:rsidRPr="00D3238A" w:rsidRDefault="00D3238A" w:rsidP="00BF3201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>Answers</w:t>
      </w:r>
      <w:r w:rsidR="00BF3201" w:rsidRPr="00D3238A">
        <w:rPr>
          <w:rFonts w:asciiTheme="minorBidi" w:hAnsiTheme="minorBidi" w:cstheme="minorBidi"/>
          <w:sz w:val="28"/>
          <w:szCs w:val="28"/>
        </w:rPr>
        <w:t>:</w:t>
      </w:r>
      <w:r w:rsidR="00BF3201">
        <w:rPr>
          <w:rFonts w:asciiTheme="minorBidi" w:hAnsiTheme="minorBidi" w:cstheme="minorBidi"/>
          <w:sz w:val="28"/>
          <w:szCs w:val="28"/>
        </w:rPr>
        <w:t xml:space="preserve"> </w:t>
      </w:r>
      <w:r w:rsidR="00BF3201" w:rsidRPr="00D3238A">
        <w:rPr>
          <w:rFonts w:asciiTheme="minorBidi" w:hAnsiTheme="minorBidi" w:cstheme="minorBidi"/>
          <w:sz w:val="28"/>
          <w:szCs w:val="28"/>
        </w:rPr>
        <w:t>(a)</w:t>
      </w:r>
      <w:r w:rsidR="00BF3201" w:rsidRPr="00D3238A">
        <w:rPr>
          <w:rFonts w:asciiTheme="minorBidi" w:hAnsiTheme="minorBidi" w:cstheme="minorBidi"/>
          <w:sz w:val="28"/>
          <w:szCs w:val="28"/>
        </w:rPr>
        <w:tab/>
      </w:r>
      <w:r w:rsidR="00BF3201" w:rsidRPr="00D3238A">
        <w:rPr>
          <w:rFonts w:asciiTheme="minorBidi" w:hAnsiTheme="minorBidi" w:cstheme="minorBidi"/>
          <w:sz w:val="28"/>
          <w:szCs w:val="28"/>
        </w:rPr>
        <w:tab/>
      </w:r>
      <w:r w:rsidR="00BF3201" w:rsidRPr="00D3238A">
        <w:rPr>
          <w:rFonts w:asciiTheme="minorBidi" w:hAnsiTheme="minorBidi" w:cstheme="minorBidi"/>
          <w:sz w:val="28"/>
          <w:szCs w:val="28"/>
        </w:rPr>
        <w:tab/>
      </w:r>
      <w:r w:rsidR="00BF3201" w:rsidRPr="00D3238A">
        <w:rPr>
          <w:rFonts w:asciiTheme="minorBidi" w:hAnsiTheme="minorBidi" w:cstheme="minorBidi"/>
          <w:sz w:val="28"/>
          <w:szCs w:val="28"/>
        </w:rPr>
        <w:tab/>
        <w:t>(b)</w:t>
      </w:r>
      <w:r w:rsidR="00BF3201" w:rsidRPr="00BF3201">
        <w:rPr>
          <w:rFonts w:asciiTheme="minorBidi" w:hAnsiTheme="minorBidi" w:cstheme="minorBidi"/>
          <w:sz w:val="28"/>
          <w:szCs w:val="28"/>
        </w:rPr>
        <w:t xml:space="preserve"> </w:t>
      </w:r>
      <w:r w:rsidR="00BF3201" w:rsidRPr="00D3238A">
        <w:rPr>
          <w:rFonts w:asciiTheme="minorBidi" w:hAnsiTheme="minorBidi" w:cstheme="minorBidi"/>
          <w:sz w:val="28"/>
          <w:szCs w:val="28"/>
        </w:rPr>
        <w:tab/>
      </w:r>
      <w:r w:rsidR="00BF3201" w:rsidRPr="00D3238A">
        <w:rPr>
          <w:rFonts w:asciiTheme="minorBidi" w:hAnsiTheme="minorBidi" w:cstheme="minorBidi"/>
          <w:sz w:val="28"/>
          <w:szCs w:val="28"/>
        </w:rPr>
        <w:tab/>
      </w:r>
      <w:r w:rsidR="00BF3201" w:rsidRPr="00D3238A">
        <w:rPr>
          <w:rFonts w:asciiTheme="minorBidi" w:hAnsiTheme="minorBidi" w:cstheme="minorBidi"/>
          <w:sz w:val="28"/>
          <w:szCs w:val="28"/>
        </w:rPr>
        <w:tab/>
      </w:r>
      <w:r w:rsidR="00BF3201" w:rsidRPr="00D3238A">
        <w:rPr>
          <w:rFonts w:asciiTheme="minorBidi" w:hAnsiTheme="minorBidi" w:cstheme="minorBidi"/>
          <w:sz w:val="28"/>
          <w:szCs w:val="28"/>
        </w:rPr>
        <w:tab/>
        <w:t xml:space="preserve">(c) </w:t>
      </w:r>
    </w:p>
    <w:p w14:paraId="13122EB5" w14:textId="369B1B44" w:rsidR="006054B5" w:rsidRDefault="006054B5">
      <w:pPr>
        <w:spacing w:after="0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/>
          <w:sz w:val="28"/>
          <w:szCs w:val="28"/>
        </w:rPr>
        <w:br w:type="page"/>
      </w:r>
    </w:p>
    <w:p w14:paraId="638BE349" w14:textId="7759F0B1" w:rsidR="00D3238A" w:rsidRPr="00D3238A" w:rsidRDefault="006054B5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noProof/>
          <w:lang w:eastAsia="en-GB"/>
        </w:rPr>
        <w:lastRenderedPageBreak/>
        <w:drawing>
          <wp:anchor distT="0" distB="0" distL="114300" distR="114300" simplePos="0" relativeHeight="251659264" behindDoc="0" locked="0" layoutInCell="1" allowOverlap="1" wp14:anchorId="5BAEB2D7" wp14:editId="66037BEC">
            <wp:simplePos x="0" y="0"/>
            <wp:positionH relativeFrom="margin">
              <wp:align>left</wp:align>
            </wp:positionH>
            <wp:positionV relativeFrom="paragraph">
              <wp:posOffset>458470</wp:posOffset>
            </wp:positionV>
            <wp:extent cx="4689071" cy="1066800"/>
            <wp:effectExtent l="0" t="0" r="0" b="0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6120" t="72092" r="48316" b="13524"/>
                    <a:stretch/>
                  </pic:blipFill>
                  <pic:spPr bwMode="auto">
                    <a:xfrm>
                      <a:off x="0" y="0"/>
                      <a:ext cx="4689071" cy="10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3238A" w:rsidRPr="00D3238A">
        <w:rPr>
          <w:rFonts w:asciiTheme="minorBidi" w:hAnsiTheme="minorBidi" w:cstheme="minorBidi"/>
          <w:sz w:val="28"/>
          <w:szCs w:val="28"/>
        </w:rPr>
        <w:t>3)</w:t>
      </w:r>
      <w:r w:rsidR="00BF3201">
        <w:rPr>
          <w:rFonts w:asciiTheme="minorBidi" w:hAnsiTheme="minorBidi" w:cstheme="minorBidi"/>
          <w:sz w:val="28"/>
          <w:szCs w:val="28"/>
        </w:rPr>
        <w:t xml:space="preserve"> </w:t>
      </w:r>
      <w:r w:rsidR="00BF3201" w:rsidRPr="00BF3201">
        <w:rPr>
          <w:rFonts w:asciiTheme="minorBidi" w:hAnsiTheme="minorBidi" w:cstheme="minorBidi"/>
          <w:sz w:val="28"/>
          <w:szCs w:val="28"/>
        </w:rPr>
        <w:t>Write these in m and cm</w:t>
      </w:r>
      <w:r w:rsidR="000E281B">
        <w:rPr>
          <w:rFonts w:asciiTheme="minorBidi" w:hAnsiTheme="minorBidi" w:cstheme="minorBidi"/>
          <w:sz w:val="28"/>
          <w:szCs w:val="28"/>
        </w:rPr>
        <w:t>.</w:t>
      </w:r>
    </w:p>
    <w:p w14:paraId="47387751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176" w:tblpY="35"/>
        <w:tblW w:w="0" w:type="auto"/>
        <w:tblLook w:val="04A0" w:firstRow="1" w:lastRow="0" w:firstColumn="1" w:lastColumn="0" w:noHBand="0" w:noVBand="1"/>
      </w:tblPr>
      <w:tblGrid>
        <w:gridCol w:w="1876"/>
        <w:gridCol w:w="1952"/>
        <w:gridCol w:w="2126"/>
      </w:tblGrid>
      <w:tr w:rsidR="00BF3201" w:rsidRPr="00D3238A" w14:paraId="63BBCAE7" w14:textId="77777777" w:rsidTr="00BF3201">
        <w:tc>
          <w:tcPr>
            <w:tcW w:w="1876" w:type="dxa"/>
          </w:tcPr>
          <w:p w14:paraId="3377E82C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952" w:type="dxa"/>
          </w:tcPr>
          <w:p w14:paraId="1A12A3A6" w14:textId="4F5E1430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14:paraId="581CCB9A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BF3201" w:rsidRPr="00D3238A" w14:paraId="4D437022" w14:textId="77777777" w:rsidTr="00BF3201">
        <w:tc>
          <w:tcPr>
            <w:tcW w:w="1876" w:type="dxa"/>
          </w:tcPr>
          <w:p w14:paraId="3663F8B4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Metres</w:t>
            </w:r>
          </w:p>
        </w:tc>
        <w:tc>
          <w:tcPr>
            <w:tcW w:w="1952" w:type="dxa"/>
          </w:tcPr>
          <w:p w14:paraId="3448E3BD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6B559509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p w14:paraId="5C464573" w14:textId="2F31978D" w:rsidR="00D3238A" w:rsidRPr="00D3238A" w:rsidRDefault="00BF3201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 xml:space="preserve"> </w:t>
      </w:r>
      <w:r w:rsidR="00D3238A" w:rsidRPr="00D3238A">
        <w:rPr>
          <w:rFonts w:asciiTheme="minorBidi" w:hAnsiTheme="minorBidi" w:cstheme="minorBidi"/>
          <w:sz w:val="28"/>
          <w:szCs w:val="28"/>
        </w:rPr>
        <w:t>(a)</w:t>
      </w:r>
    </w:p>
    <w:p w14:paraId="56D8C18D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37E5A905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176" w:tblpY="22"/>
        <w:tblW w:w="0" w:type="auto"/>
        <w:tblLook w:val="04A0" w:firstRow="1" w:lastRow="0" w:firstColumn="1" w:lastColumn="0" w:noHBand="0" w:noVBand="1"/>
      </w:tblPr>
      <w:tblGrid>
        <w:gridCol w:w="1876"/>
        <w:gridCol w:w="1952"/>
        <w:gridCol w:w="2126"/>
      </w:tblGrid>
      <w:tr w:rsidR="00BF3201" w:rsidRPr="00D3238A" w14:paraId="253D8009" w14:textId="77777777" w:rsidTr="00BF3201">
        <w:tc>
          <w:tcPr>
            <w:tcW w:w="1876" w:type="dxa"/>
          </w:tcPr>
          <w:p w14:paraId="74902410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952" w:type="dxa"/>
          </w:tcPr>
          <w:p w14:paraId="58C47F7C" w14:textId="38FE87FF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14:paraId="055B93B0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BF3201" w:rsidRPr="00D3238A" w14:paraId="2724FDEA" w14:textId="77777777" w:rsidTr="00BF3201">
        <w:tc>
          <w:tcPr>
            <w:tcW w:w="1876" w:type="dxa"/>
          </w:tcPr>
          <w:p w14:paraId="43659C7B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Metres</w:t>
            </w:r>
          </w:p>
        </w:tc>
        <w:tc>
          <w:tcPr>
            <w:tcW w:w="1952" w:type="dxa"/>
          </w:tcPr>
          <w:p w14:paraId="2C30F1E7" w14:textId="48DF744B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6CBCEEE0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p w14:paraId="0091EFF9" w14:textId="512DBB45" w:rsidR="00D3238A" w:rsidRPr="00D3238A" w:rsidRDefault="00BF3201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 xml:space="preserve"> </w:t>
      </w:r>
      <w:r w:rsidR="00D3238A" w:rsidRPr="00D3238A">
        <w:rPr>
          <w:rFonts w:asciiTheme="minorBidi" w:hAnsiTheme="minorBidi" w:cstheme="minorBidi"/>
          <w:sz w:val="28"/>
          <w:szCs w:val="28"/>
        </w:rPr>
        <w:t xml:space="preserve">(b) </w:t>
      </w:r>
    </w:p>
    <w:p w14:paraId="55817A5F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3D0C2709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161" w:tblpY="53"/>
        <w:tblW w:w="0" w:type="auto"/>
        <w:tblLook w:val="04A0" w:firstRow="1" w:lastRow="0" w:firstColumn="1" w:lastColumn="0" w:noHBand="0" w:noVBand="1"/>
      </w:tblPr>
      <w:tblGrid>
        <w:gridCol w:w="1876"/>
        <w:gridCol w:w="1952"/>
        <w:gridCol w:w="2126"/>
      </w:tblGrid>
      <w:tr w:rsidR="00BF3201" w:rsidRPr="00D3238A" w14:paraId="7D92FBF8" w14:textId="77777777" w:rsidTr="00BF3201">
        <w:tc>
          <w:tcPr>
            <w:tcW w:w="1876" w:type="dxa"/>
          </w:tcPr>
          <w:p w14:paraId="0B1F25C0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Centimetres</w:t>
            </w:r>
          </w:p>
        </w:tc>
        <w:tc>
          <w:tcPr>
            <w:tcW w:w="1952" w:type="dxa"/>
          </w:tcPr>
          <w:p w14:paraId="44F7E0EF" w14:textId="08C7C570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14:paraId="747D14C7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BF3201" w:rsidRPr="00D3238A" w14:paraId="11FFAEDA" w14:textId="77777777" w:rsidTr="00BF3201">
        <w:tc>
          <w:tcPr>
            <w:tcW w:w="1876" w:type="dxa"/>
          </w:tcPr>
          <w:p w14:paraId="0AD945AB" w14:textId="77777777" w:rsidR="00BF3201" w:rsidRPr="00D3238A" w:rsidRDefault="00BF3201" w:rsidP="00BF3201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D3238A">
              <w:rPr>
                <w:rFonts w:asciiTheme="minorBidi" w:hAnsiTheme="minorBidi" w:cstheme="minorBidi"/>
                <w:sz w:val="28"/>
                <w:szCs w:val="28"/>
              </w:rPr>
              <w:t>Metres</w:t>
            </w:r>
          </w:p>
        </w:tc>
        <w:tc>
          <w:tcPr>
            <w:tcW w:w="1952" w:type="dxa"/>
          </w:tcPr>
          <w:p w14:paraId="4C526C3D" w14:textId="79B9C961" w:rsidR="00BF3201" w:rsidRPr="00D3238A" w:rsidRDefault="006054B5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>
              <w:rPr>
                <w:rFonts w:asciiTheme="minorBidi" w:hAnsiTheme="minorBidi" w:cstheme="minorBidi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110F4611" w14:textId="77777777" w:rsidR="00BF3201" w:rsidRPr="00D3238A" w:rsidRDefault="00BF3201" w:rsidP="00BF3201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</w:tbl>
    <w:p w14:paraId="16425186" w14:textId="18E3AF46" w:rsidR="00D3238A" w:rsidRPr="00D3238A" w:rsidRDefault="00BF3201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 xml:space="preserve"> </w:t>
      </w:r>
      <w:r w:rsidR="00D3238A" w:rsidRPr="00D3238A">
        <w:rPr>
          <w:rFonts w:asciiTheme="minorBidi" w:hAnsiTheme="minorBidi" w:cstheme="minorBidi"/>
          <w:sz w:val="28"/>
          <w:szCs w:val="28"/>
        </w:rPr>
        <w:t>(c)</w:t>
      </w:r>
    </w:p>
    <w:p w14:paraId="485CB88E" w14:textId="7777777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</w:p>
    <w:p w14:paraId="2820EF29" w14:textId="77777777" w:rsidR="00D3238A" w:rsidRPr="00D3238A" w:rsidRDefault="00D3238A" w:rsidP="00D3238A">
      <w:pPr>
        <w:rPr>
          <w:rFonts w:asciiTheme="minorBidi" w:hAnsiTheme="minorBidi" w:cstheme="minorBidi"/>
        </w:rPr>
      </w:pPr>
    </w:p>
    <w:p w14:paraId="1283CDFE" w14:textId="77777777" w:rsidR="00D3238A" w:rsidRPr="00D3238A" w:rsidRDefault="00D3238A" w:rsidP="00D3238A">
      <w:pPr>
        <w:rPr>
          <w:rFonts w:asciiTheme="minorBidi" w:hAnsiTheme="minorBidi" w:cstheme="minorBidi"/>
        </w:rPr>
      </w:pPr>
    </w:p>
    <w:p w14:paraId="6582316F" w14:textId="41608157" w:rsidR="00D3238A" w:rsidRPr="00D3238A" w:rsidRDefault="00D3238A" w:rsidP="00D3238A">
      <w:pPr>
        <w:rPr>
          <w:rFonts w:asciiTheme="minorBidi" w:hAnsiTheme="minorBidi" w:cstheme="minorBidi"/>
          <w:sz w:val="28"/>
          <w:szCs w:val="28"/>
        </w:rPr>
      </w:pPr>
      <w:r w:rsidRPr="00D3238A">
        <w:rPr>
          <w:rFonts w:asciiTheme="minorBidi" w:hAnsiTheme="minorBidi" w:cstheme="minorBidi"/>
          <w:sz w:val="28"/>
          <w:szCs w:val="28"/>
        </w:rPr>
        <w:t>Answers: (a)</w:t>
      </w:r>
      <w:r w:rsidR="006054B5" w:rsidRPr="006054B5">
        <w:rPr>
          <w:rFonts w:asciiTheme="minorBidi" w:hAnsiTheme="minorBidi" w:cstheme="minorBidi"/>
          <w:sz w:val="28"/>
          <w:szCs w:val="28"/>
        </w:rPr>
        <w:t xml:space="preserve"> </w:t>
      </w:r>
      <w:r w:rsidR="006054B5" w:rsidRPr="00D3238A">
        <w:rPr>
          <w:rFonts w:asciiTheme="minorBidi" w:hAnsiTheme="minorBidi" w:cstheme="minorBidi"/>
          <w:sz w:val="28"/>
          <w:szCs w:val="28"/>
        </w:rPr>
        <w:tab/>
      </w:r>
      <w:r w:rsidR="006054B5" w:rsidRPr="00D3238A">
        <w:rPr>
          <w:rFonts w:asciiTheme="minorBidi" w:hAnsiTheme="minorBidi" w:cstheme="minorBidi"/>
          <w:sz w:val="28"/>
          <w:szCs w:val="28"/>
        </w:rPr>
        <w:tab/>
      </w:r>
      <w:r w:rsidR="006054B5">
        <w:rPr>
          <w:rFonts w:asciiTheme="minorBidi" w:hAnsiTheme="minorBidi" w:cstheme="minorBidi"/>
          <w:sz w:val="28"/>
          <w:szCs w:val="28"/>
        </w:rPr>
        <w:t xml:space="preserve"> </w:t>
      </w:r>
      <w:r w:rsidR="006054B5">
        <w:rPr>
          <w:rFonts w:asciiTheme="minorBidi" w:hAnsiTheme="minorBidi" w:cstheme="minorBidi"/>
          <w:sz w:val="28"/>
          <w:szCs w:val="28"/>
        </w:rPr>
        <w:tab/>
      </w:r>
      <w:r w:rsidR="006054B5"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>(b)</w:t>
      </w:r>
      <w:r w:rsidR="006054B5" w:rsidRPr="006054B5">
        <w:rPr>
          <w:rFonts w:asciiTheme="minorBidi" w:hAnsiTheme="minorBidi" w:cstheme="minorBidi"/>
          <w:sz w:val="28"/>
          <w:szCs w:val="28"/>
        </w:rPr>
        <w:t xml:space="preserve"> </w:t>
      </w:r>
      <w:r w:rsidR="006054B5" w:rsidRPr="00D3238A">
        <w:rPr>
          <w:rFonts w:asciiTheme="minorBidi" w:hAnsiTheme="minorBidi" w:cstheme="minorBidi"/>
          <w:sz w:val="28"/>
          <w:szCs w:val="28"/>
        </w:rPr>
        <w:tab/>
      </w:r>
      <w:r w:rsidR="006054B5" w:rsidRPr="00D3238A">
        <w:rPr>
          <w:rFonts w:asciiTheme="minorBidi" w:hAnsiTheme="minorBidi" w:cstheme="minorBidi"/>
          <w:sz w:val="28"/>
          <w:szCs w:val="28"/>
        </w:rPr>
        <w:tab/>
      </w:r>
      <w:r w:rsidR="006054B5">
        <w:rPr>
          <w:rFonts w:asciiTheme="minorBidi" w:hAnsiTheme="minorBidi" w:cstheme="minorBidi"/>
          <w:sz w:val="28"/>
          <w:szCs w:val="28"/>
        </w:rPr>
        <w:t xml:space="preserve"> </w:t>
      </w:r>
      <w:r w:rsidR="006054B5">
        <w:rPr>
          <w:rFonts w:asciiTheme="minorBidi" w:hAnsiTheme="minorBidi" w:cstheme="minorBidi"/>
          <w:sz w:val="28"/>
          <w:szCs w:val="28"/>
        </w:rPr>
        <w:tab/>
      </w:r>
      <w:r w:rsidR="006054B5" w:rsidRPr="00D3238A">
        <w:rPr>
          <w:rFonts w:asciiTheme="minorBidi" w:hAnsiTheme="minorBidi" w:cstheme="minorBidi"/>
          <w:sz w:val="28"/>
          <w:szCs w:val="28"/>
        </w:rPr>
        <w:tab/>
      </w:r>
      <w:r w:rsidRPr="00D3238A">
        <w:rPr>
          <w:rFonts w:asciiTheme="minorBidi" w:hAnsiTheme="minorBidi" w:cstheme="minorBidi"/>
          <w:sz w:val="28"/>
          <w:szCs w:val="28"/>
        </w:rPr>
        <w:t xml:space="preserve">(c) </w:t>
      </w:r>
    </w:p>
    <w:p w14:paraId="4EAF56F3" w14:textId="77777777" w:rsidR="00D3238A" w:rsidRPr="00D3238A" w:rsidRDefault="00D3238A" w:rsidP="00D3238A">
      <w:pPr>
        <w:rPr>
          <w:rFonts w:asciiTheme="minorBidi" w:hAnsiTheme="minorBidi" w:cstheme="minorBidi"/>
        </w:rPr>
      </w:pPr>
    </w:p>
    <w:p w14:paraId="37A78A22" w14:textId="77777777" w:rsidR="00254534" w:rsidRPr="00D3238A" w:rsidRDefault="00254534" w:rsidP="006B79AD">
      <w:pPr>
        <w:rPr>
          <w:rFonts w:asciiTheme="minorBidi" w:hAnsiTheme="minorBidi" w:cstheme="minorBidi"/>
        </w:rPr>
      </w:pPr>
    </w:p>
    <w:p w14:paraId="316B1CBC" w14:textId="77777777" w:rsidR="001426FE" w:rsidRPr="00D3238A" w:rsidRDefault="001426FE" w:rsidP="006B79AD">
      <w:pPr>
        <w:rPr>
          <w:rFonts w:asciiTheme="minorBidi" w:hAnsiTheme="minorBidi" w:cstheme="minorBidi"/>
        </w:rPr>
      </w:pPr>
    </w:p>
    <w:p w14:paraId="753A1EBA" w14:textId="77777777" w:rsidR="0025651C" w:rsidRPr="00D3238A" w:rsidRDefault="0025651C" w:rsidP="0025651C">
      <w:pPr>
        <w:rPr>
          <w:rFonts w:asciiTheme="minorBidi" w:hAnsiTheme="minorBidi" w:cstheme="minorBidi"/>
        </w:rPr>
      </w:pPr>
    </w:p>
    <w:sectPr w:rsidR="0025651C" w:rsidRPr="00D3238A" w:rsidSect="005A6F49">
      <w:headerReference w:type="default" r:id="rId13"/>
      <w:footerReference w:type="default" r:id="rId14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15768D" w14:textId="77777777" w:rsidR="00035147" w:rsidRDefault="00035147" w:rsidP="00F96C86">
      <w:r>
        <w:separator/>
      </w:r>
    </w:p>
  </w:endnote>
  <w:endnote w:type="continuationSeparator" w:id="0">
    <w:p w14:paraId="7E309A81" w14:textId="77777777" w:rsidR="00035147" w:rsidRDefault="00035147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0906AB" w14:textId="77777777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7505C2" w14:textId="77777777" w:rsidR="00035147" w:rsidRDefault="00035147" w:rsidP="00F96C86">
      <w:r>
        <w:separator/>
      </w:r>
    </w:p>
  </w:footnote>
  <w:footnote w:type="continuationSeparator" w:id="0">
    <w:p w14:paraId="6DD6739F" w14:textId="77777777" w:rsidR="00035147" w:rsidRDefault="00035147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1A663" w14:textId="77777777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6830B736" wp14:editId="2FF1894F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602D5B63" wp14:editId="4717CDF0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77445C62" wp14:editId="14990088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4F9096B" w14:textId="77777777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761996229">
    <w:abstractNumId w:val="31"/>
  </w:num>
  <w:num w:numId="2" w16cid:durableId="1943873030">
    <w:abstractNumId w:val="33"/>
  </w:num>
  <w:num w:numId="3" w16cid:durableId="1034379190">
    <w:abstractNumId w:val="13"/>
  </w:num>
  <w:num w:numId="4" w16cid:durableId="2122604249">
    <w:abstractNumId w:val="28"/>
  </w:num>
  <w:num w:numId="5" w16cid:durableId="826287140">
    <w:abstractNumId w:val="43"/>
  </w:num>
  <w:num w:numId="6" w16cid:durableId="1924559544">
    <w:abstractNumId w:val="25"/>
  </w:num>
  <w:num w:numId="7" w16cid:durableId="442963112">
    <w:abstractNumId w:val="39"/>
  </w:num>
  <w:num w:numId="8" w16cid:durableId="687222781">
    <w:abstractNumId w:val="29"/>
  </w:num>
  <w:num w:numId="9" w16cid:durableId="1539506283">
    <w:abstractNumId w:val="18"/>
  </w:num>
  <w:num w:numId="10" w16cid:durableId="1410614554">
    <w:abstractNumId w:val="40"/>
  </w:num>
  <w:num w:numId="11" w16cid:durableId="1087071186">
    <w:abstractNumId w:val="21"/>
  </w:num>
  <w:num w:numId="12" w16cid:durableId="1289623794">
    <w:abstractNumId w:val="44"/>
  </w:num>
  <w:num w:numId="13" w16cid:durableId="1529949090">
    <w:abstractNumId w:val="16"/>
  </w:num>
  <w:num w:numId="14" w16cid:durableId="1309702539">
    <w:abstractNumId w:val="15"/>
  </w:num>
  <w:num w:numId="15" w16cid:durableId="1060862621">
    <w:abstractNumId w:val="20"/>
  </w:num>
  <w:num w:numId="16" w16cid:durableId="860627197">
    <w:abstractNumId w:val="0"/>
  </w:num>
  <w:num w:numId="17" w16cid:durableId="1196654266">
    <w:abstractNumId w:val="1"/>
  </w:num>
  <w:num w:numId="18" w16cid:durableId="150223095">
    <w:abstractNumId w:val="2"/>
  </w:num>
  <w:num w:numId="19" w16cid:durableId="231277139">
    <w:abstractNumId w:val="3"/>
  </w:num>
  <w:num w:numId="20" w16cid:durableId="1567300975">
    <w:abstractNumId w:val="8"/>
  </w:num>
  <w:num w:numId="21" w16cid:durableId="1609199115">
    <w:abstractNumId w:val="4"/>
  </w:num>
  <w:num w:numId="22" w16cid:durableId="1077896231">
    <w:abstractNumId w:val="5"/>
  </w:num>
  <w:num w:numId="23" w16cid:durableId="1383165293">
    <w:abstractNumId w:val="6"/>
  </w:num>
  <w:num w:numId="24" w16cid:durableId="1863471340">
    <w:abstractNumId w:val="7"/>
  </w:num>
  <w:num w:numId="25" w16cid:durableId="1417945388">
    <w:abstractNumId w:val="9"/>
  </w:num>
  <w:num w:numId="26" w16cid:durableId="1272471521">
    <w:abstractNumId w:val="14"/>
  </w:num>
  <w:num w:numId="27" w16cid:durableId="619528041">
    <w:abstractNumId w:val="22"/>
  </w:num>
  <w:num w:numId="28" w16cid:durableId="556284855">
    <w:abstractNumId w:val="34"/>
  </w:num>
  <w:num w:numId="29" w16cid:durableId="193691606">
    <w:abstractNumId w:val="37"/>
  </w:num>
  <w:num w:numId="30" w16cid:durableId="1108044377">
    <w:abstractNumId w:val="30"/>
  </w:num>
  <w:num w:numId="31" w16cid:durableId="348794495">
    <w:abstractNumId w:val="26"/>
  </w:num>
  <w:num w:numId="32" w16cid:durableId="1752047504">
    <w:abstractNumId w:val="42"/>
  </w:num>
  <w:num w:numId="33" w16cid:durableId="917253312">
    <w:abstractNumId w:val="10"/>
  </w:num>
  <w:num w:numId="34" w16cid:durableId="1253467487">
    <w:abstractNumId w:val="12"/>
  </w:num>
  <w:num w:numId="35" w16cid:durableId="110978788">
    <w:abstractNumId w:val="24"/>
  </w:num>
  <w:num w:numId="36" w16cid:durableId="1868786725">
    <w:abstractNumId w:val="41"/>
  </w:num>
  <w:num w:numId="37" w16cid:durableId="1710760535">
    <w:abstractNumId w:val="38"/>
  </w:num>
  <w:num w:numId="38" w16cid:durableId="839076425">
    <w:abstractNumId w:val="17"/>
  </w:num>
  <w:num w:numId="39" w16cid:durableId="493105341">
    <w:abstractNumId w:val="27"/>
  </w:num>
  <w:num w:numId="40" w16cid:durableId="1621759005">
    <w:abstractNumId w:val="19"/>
  </w:num>
  <w:num w:numId="41" w16cid:durableId="1957370247">
    <w:abstractNumId w:val="36"/>
  </w:num>
  <w:num w:numId="42" w16cid:durableId="762998089">
    <w:abstractNumId w:val="35"/>
  </w:num>
  <w:num w:numId="43" w16cid:durableId="357659729">
    <w:abstractNumId w:val="32"/>
  </w:num>
  <w:num w:numId="44" w16cid:durableId="128211436">
    <w:abstractNumId w:val="23"/>
  </w:num>
  <w:num w:numId="45" w16cid:durableId="58722905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238A"/>
    <w:rsid w:val="00007622"/>
    <w:rsid w:val="00021D16"/>
    <w:rsid w:val="00023C3F"/>
    <w:rsid w:val="00026485"/>
    <w:rsid w:val="00035147"/>
    <w:rsid w:val="00040DC4"/>
    <w:rsid w:val="00052590"/>
    <w:rsid w:val="00071591"/>
    <w:rsid w:val="00072CD1"/>
    <w:rsid w:val="00080588"/>
    <w:rsid w:val="000A5B44"/>
    <w:rsid w:val="000B58C5"/>
    <w:rsid w:val="000B6024"/>
    <w:rsid w:val="000C0CDD"/>
    <w:rsid w:val="000D3A31"/>
    <w:rsid w:val="000E281B"/>
    <w:rsid w:val="000E59C3"/>
    <w:rsid w:val="00103FA2"/>
    <w:rsid w:val="00114864"/>
    <w:rsid w:val="001426FE"/>
    <w:rsid w:val="00146339"/>
    <w:rsid w:val="001650A6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5C79"/>
    <w:rsid w:val="0025651C"/>
    <w:rsid w:val="00264E53"/>
    <w:rsid w:val="002C26DC"/>
    <w:rsid w:val="002C64D2"/>
    <w:rsid w:val="002D2996"/>
    <w:rsid w:val="002D420D"/>
    <w:rsid w:val="002E1913"/>
    <w:rsid w:val="002E59BD"/>
    <w:rsid w:val="00301EA6"/>
    <w:rsid w:val="003336F5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054B"/>
    <w:rsid w:val="00555A91"/>
    <w:rsid w:val="00555F62"/>
    <w:rsid w:val="0056468E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D4F"/>
    <w:rsid w:val="006054B5"/>
    <w:rsid w:val="006106C4"/>
    <w:rsid w:val="00623465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3319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155F5"/>
    <w:rsid w:val="00827E07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1B5A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9E6054"/>
    <w:rsid w:val="00A348E4"/>
    <w:rsid w:val="00A50028"/>
    <w:rsid w:val="00A5524C"/>
    <w:rsid w:val="00A7145E"/>
    <w:rsid w:val="00A727CA"/>
    <w:rsid w:val="00A80C9C"/>
    <w:rsid w:val="00A8203E"/>
    <w:rsid w:val="00A83A5C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352AE"/>
    <w:rsid w:val="00B76298"/>
    <w:rsid w:val="00B80A3F"/>
    <w:rsid w:val="00B95FDB"/>
    <w:rsid w:val="00B970F8"/>
    <w:rsid w:val="00BA33D5"/>
    <w:rsid w:val="00BA3B62"/>
    <w:rsid w:val="00BA5073"/>
    <w:rsid w:val="00BC3620"/>
    <w:rsid w:val="00BC73E7"/>
    <w:rsid w:val="00BE03CE"/>
    <w:rsid w:val="00BF3201"/>
    <w:rsid w:val="00BF5DA1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CF77A8"/>
    <w:rsid w:val="00D06668"/>
    <w:rsid w:val="00D11E60"/>
    <w:rsid w:val="00D3238A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1216E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9794B"/>
    <w:rsid w:val="00EA134B"/>
    <w:rsid w:val="00EB1425"/>
    <w:rsid w:val="00EB313C"/>
    <w:rsid w:val="00F0195F"/>
    <w:rsid w:val="00F020EE"/>
    <w:rsid w:val="00F026E2"/>
    <w:rsid w:val="00F04BFB"/>
    <w:rsid w:val="00F15FE5"/>
    <w:rsid w:val="00F21A83"/>
    <w:rsid w:val="00F2577D"/>
    <w:rsid w:val="00F26519"/>
    <w:rsid w:val="00F46DE0"/>
    <w:rsid w:val="00F6006A"/>
    <w:rsid w:val="00F64623"/>
    <w:rsid w:val="00F649D2"/>
    <w:rsid w:val="00F8275D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28C74A"/>
  <w15:docId w15:val="{AD0E0027-CBB2-429C-9EA3-AF34DD1047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D3238A"/>
    <w:pPr>
      <w:spacing w:before="100" w:beforeAutospacing="1" w:after="100" w:afterAutospacing="1"/>
    </w:pPr>
    <w:rPr>
      <w:rFonts w:ascii="Times New Roman" w:eastAsiaTheme="minorEastAsia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net\Documents\Custom%20Office%20Templates\ETF%20handout%20template_portrai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ETF handout template_portrait</Template>
  <TotalTime>12</TotalTime>
  <Pages>3</Pages>
  <Words>93</Words>
  <Characters>535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627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Lynette Woodward</dc:creator>
  <cp:keywords/>
  <dc:description/>
  <cp:lastModifiedBy>Chess Law</cp:lastModifiedBy>
  <cp:revision>4</cp:revision>
  <cp:lastPrinted>2021-03-09T11:45:00Z</cp:lastPrinted>
  <dcterms:created xsi:type="dcterms:W3CDTF">2023-04-10T12:27:00Z</dcterms:created>
  <dcterms:modified xsi:type="dcterms:W3CDTF">2023-04-19T20:41:00Z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